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DC963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HOLTE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783B95F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6B6C9E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2D3F3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Chelmsford, Essex,</w:t>
      </w:r>
    </w:p>
    <w:p w14:paraId="37F9CFFE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Criston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5AD1E64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25-432)</w:t>
      </w:r>
    </w:p>
    <w:p w14:paraId="5D739102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8ED9C9" w14:textId="77777777" w:rsidR="009559F0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5C89D" w14:textId="77777777" w:rsidR="009559F0" w:rsidRPr="008C0A1D" w:rsidRDefault="009559F0" w:rsidP="009559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33CC6BEF" w14:textId="442E0BA6" w:rsidR="00BA00AB" w:rsidRPr="009559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559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6AD51" w14:textId="77777777" w:rsidR="009559F0" w:rsidRDefault="009559F0" w:rsidP="009139A6">
      <w:r>
        <w:separator/>
      </w:r>
    </w:p>
  </w:endnote>
  <w:endnote w:type="continuationSeparator" w:id="0">
    <w:p w14:paraId="49E93DCA" w14:textId="77777777" w:rsidR="009559F0" w:rsidRDefault="009559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5C5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DA7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44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6C97" w14:textId="77777777" w:rsidR="009559F0" w:rsidRDefault="009559F0" w:rsidP="009139A6">
      <w:r>
        <w:separator/>
      </w:r>
    </w:p>
  </w:footnote>
  <w:footnote w:type="continuationSeparator" w:id="0">
    <w:p w14:paraId="08BDA7C7" w14:textId="77777777" w:rsidR="009559F0" w:rsidRDefault="009559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8E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1C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A8A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9F0"/>
    <w:rsid w:val="000666E0"/>
    <w:rsid w:val="002510B7"/>
    <w:rsid w:val="005C130B"/>
    <w:rsid w:val="00826F5C"/>
    <w:rsid w:val="009139A6"/>
    <w:rsid w:val="009448BB"/>
    <w:rsid w:val="009559F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CDA0D"/>
  <w15:chartTrackingRefBased/>
  <w15:docId w15:val="{710C5D54-E20F-4AA3-8D9B-C2BACE140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2021-10-13T18:34:00Z</dcterms:created>
  <dcterms:modified xsi:type="dcterms:W3CDTF">2021-10-13T18:35:00Z</dcterms:modified>
</cp:coreProperties>
</file>